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F4C" w:rsidRDefault="004B0F4C" w:rsidP="00063377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</w:p>
    <w:p w:rsidR="004B0F4C" w:rsidRDefault="004B0F4C" w:rsidP="00063377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</w:p>
    <w:p w:rsidR="00063377" w:rsidRPr="00BF0869" w:rsidRDefault="004258D9" w:rsidP="00063377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  <w:r w:rsidRPr="00BF0869">
        <w:rPr>
          <w:rFonts w:ascii="GHEA Grapalat" w:hAnsi="GHEA Grapalat"/>
          <w:sz w:val="24"/>
          <w:szCs w:val="24"/>
          <w:lang w:val="hy-AM"/>
        </w:rPr>
        <w:t>ՇՐՋԱԿԱ ՄԻՋԱՎԱՅՐԻ</w:t>
      </w:r>
      <w:r w:rsidR="008155EC">
        <w:rPr>
          <w:rFonts w:ascii="GHEA Grapalat" w:hAnsi="GHEA Grapalat"/>
          <w:sz w:val="24"/>
          <w:szCs w:val="24"/>
          <w:lang w:val="hy-AM"/>
        </w:rPr>
        <w:t xml:space="preserve"> </w:t>
      </w:r>
      <w:r w:rsidR="00063377" w:rsidRPr="00BF0869">
        <w:rPr>
          <w:rFonts w:ascii="GHEA Grapalat" w:hAnsi="GHEA Grapalat"/>
          <w:sz w:val="24"/>
          <w:szCs w:val="24"/>
          <w:lang w:val="hy-AM"/>
        </w:rPr>
        <w:t>ՆԱԽԱՐԱՐ</w:t>
      </w:r>
    </w:p>
    <w:p w:rsidR="00063377" w:rsidRPr="00BF0869" w:rsidRDefault="00063377" w:rsidP="00206A9A">
      <w:pPr>
        <w:spacing w:after="0"/>
        <w:jc w:val="right"/>
        <w:rPr>
          <w:rFonts w:ascii="GHEA Grapalat" w:hAnsi="GHEA Grapalat"/>
          <w:color w:val="000000"/>
          <w:sz w:val="24"/>
          <w:szCs w:val="24"/>
          <w:lang w:val="hy-AM"/>
        </w:rPr>
      </w:pPr>
      <w:r w:rsidRPr="00BF0869">
        <w:rPr>
          <w:rFonts w:ascii="GHEA Grapalat" w:hAnsi="GHEA Grapalat"/>
          <w:sz w:val="24"/>
          <w:szCs w:val="24"/>
          <w:lang w:val="hy-AM"/>
        </w:rPr>
        <w:t xml:space="preserve">ՊԱՐՈՆ </w:t>
      </w:r>
      <w:r w:rsidR="004258D9" w:rsidRPr="00BF0869">
        <w:rPr>
          <w:rFonts w:ascii="GHEA Grapalat" w:hAnsi="GHEA Grapalat"/>
          <w:sz w:val="24"/>
          <w:szCs w:val="24"/>
          <w:lang w:val="hy-AM"/>
        </w:rPr>
        <w:t>ՀԱԿՈԲ ՍԻՄԻԴՅԱՆԻՆ</w:t>
      </w:r>
    </w:p>
    <w:p w:rsidR="00063377" w:rsidRPr="00C13398" w:rsidRDefault="00063377" w:rsidP="008D6458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8D6458" w:rsidRPr="005E01C7" w:rsidRDefault="00063377" w:rsidP="00990FDB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5E01C7">
        <w:rPr>
          <w:rFonts w:ascii="GHEA Grapalat" w:hAnsi="GHEA Grapalat"/>
          <w:color w:val="000000"/>
          <w:sz w:val="24"/>
          <w:szCs w:val="24"/>
          <w:lang w:val="hy-AM"/>
        </w:rPr>
        <w:t>Հարգելի պարոն նախարար</w:t>
      </w:r>
      <w:r w:rsidR="00C13398" w:rsidRPr="005E01C7">
        <w:rPr>
          <w:rFonts w:ascii="GHEA Grapalat" w:hAnsi="GHEA Grapalat"/>
          <w:color w:val="000000"/>
          <w:sz w:val="24"/>
          <w:szCs w:val="24"/>
          <w:lang w:val="hy-AM"/>
        </w:rPr>
        <w:t xml:space="preserve">     </w:t>
      </w:r>
    </w:p>
    <w:p w:rsidR="00BE1178" w:rsidRPr="005E01C7" w:rsidRDefault="00AA5CBA" w:rsidP="00990FDB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E01C7">
        <w:rPr>
          <w:rFonts w:ascii="GHEA Grapalat" w:hAnsi="GHEA Grapalat"/>
          <w:color w:val="000000"/>
          <w:sz w:val="24"/>
          <w:szCs w:val="24"/>
          <w:lang w:val="hy-AM"/>
        </w:rPr>
        <w:tab/>
        <w:t xml:space="preserve">Ի պատասխան 2024 թվականի </w:t>
      </w:r>
      <w:r w:rsidR="00820E54" w:rsidRPr="005E01C7">
        <w:rPr>
          <w:rFonts w:ascii="GHEA Grapalat" w:hAnsi="GHEA Grapalat"/>
          <w:color w:val="000000"/>
          <w:sz w:val="24"/>
          <w:szCs w:val="24"/>
          <w:lang w:val="hy-AM"/>
        </w:rPr>
        <w:t>նոյեմբերի 1</w:t>
      </w:r>
      <w:r w:rsidR="005E01C7" w:rsidRPr="005E01C7">
        <w:rPr>
          <w:rFonts w:ascii="GHEA Grapalat" w:hAnsi="GHEA Grapalat"/>
          <w:color w:val="000000"/>
          <w:sz w:val="24"/>
          <w:szCs w:val="24"/>
          <w:lang w:val="hy-AM"/>
        </w:rPr>
        <w:t>4</w:t>
      </w:r>
      <w:r w:rsidRPr="005E01C7">
        <w:rPr>
          <w:rFonts w:ascii="GHEA Grapalat" w:hAnsi="GHEA Grapalat"/>
          <w:color w:val="000000"/>
          <w:sz w:val="24"/>
          <w:szCs w:val="24"/>
          <w:lang w:val="hy-AM"/>
        </w:rPr>
        <w:t xml:space="preserve">-ի </w:t>
      </w:r>
      <w:r w:rsidR="00713E63" w:rsidRPr="005E01C7">
        <w:rPr>
          <w:rFonts w:ascii="GHEA Grapalat" w:hAnsi="GHEA Grapalat"/>
          <w:color w:val="000000"/>
          <w:sz w:val="24"/>
          <w:szCs w:val="24"/>
          <w:lang w:val="hy-AM"/>
        </w:rPr>
        <w:t xml:space="preserve">Ձեր </w:t>
      </w:r>
      <w:r w:rsidRPr="005E01C7">
        <w:rPr>
          <w:rFonts w:ascii="GHEA Grapalat" w:hAnsi="GHEA Grapalat"/>
          <w:color w:val="000000"/>
          <w:sz w:val="24"/>
          <w:szCs w:val="24"/>
          <w:lang w:val="hy-AM"/>
        </w:rPr>
        <w:t>թիվ</w:t>
      </w:r>
      <w:r w:rsidR="00713E63" w:rsidRPr="00713E6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5E01C7" w:rsidRPr="005E01C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1/01.7/9531-2024 </w:t>
      </w:r>
      <w:r w:rsidR="004258D9" w:rsidRPr="005E01C7">
        <w:rPr>
          <w:rFonts w:ascii="GHEA Grapalat" w:hAnsi="GHEA Grapalat"/>
          <w:color w:val="000000"/>
          <w:sz w:val="24"/>
          <w:szCs w:val="24"/>
          <w:lang w:val="hy-AM"/>
        </w:rPr>
        <w:t>գրության</w:t>
      </w:r>
      <w:r w:rsidR="004258D9" w:rsidRPr="005E01C7">
        <w:rPr>
          <w:rFonts w:ascii="GHEA Grapalat" w:hAnsi="GHEA Grapalat"/>
          <w:sz w:val="24"/>
          <w:szCs w:val="24"/>
          <w:lang w:val="pt-PT"/>
        </w:rPr>
        <w:t>՝</w:t>
      </w:r>
      <w:r w:rsidR="0026715D" w:rsidRPr="005E01C7">
        <w:rPr>
          <w:rFonts w:ascii="GHEA Grapalat" w:hAnsi="GHEA Grapalat"/>
          <w:sz w:val="24"/>
          <w:szCs w:val="24"/>
          <w:lang w:val="hy-AM"/>
        </w:rPr>
        <w:t xml:space="preserve"> </w:t>
      </w:r>
      <w:r w:rsidR="005E01C7" w:rsidRPr="005E01C7">
        <w:rPr>
          <w:rFonts w:ascii="GHEA Grapalat" w:hAnsi="GHEA Grapalat"/>
          <w:sz w:val="24"/>
          <w:szCs w:val="24"/>
          <w:lang w:val="hy-AM"/>
        </w:rPr>
        <w:t xml:space="preserve">ներկայացնում </w:t>
      </w:r>
      <w:r w:rsidR="005E01C7" w:rsidRPr="005E01C7">
        <w:rPr>
          <w:rStyle w:val="Strong"/>
          <w:rFonts w:ascii="GHEA Grapalat" w:hAnsi="GHEA Grapalat" w:cs="Arial"/>
          <w:color w:val="000000"/>
          <w:sz w:val="24"/>
          <w:szCs w:val="24"/>
          <w:lang w:val="hy-AM"/>
        </w:rPr>
        <w:t>«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hy-AM"/>
        </w:rPr>
        <w:t>Շրջակա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hy-AM"/>
        </w:rPr>
        <w:t>միջավայրի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hy-AM"/>
        </w:rPr>
        <w:t>վրա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hy-AM"/>
        </w:rPr>
        <w:t>ազդեցության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hy-AM"/>
        </w:rPr>
        <w:t>գնահատման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hy-AM"/>
        </w:rPr>
        <w:t>և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hy-AM"/>
        </w:rPr>
        <w:t>ռազմավարական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hy-AM"/>
        </w:rPr>
        <w:t>էկոլոգիական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hy-AM"/>
        </w:rPr>
        <w:t>գնահատման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hy-AM"/>
        </w:rPr>
        <w:t>հաշվետվության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hy-AM"/>
        </w:rPr>
        <w:t>մշակման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hy-AM"/>
        </w:rPr>
        <w:t>գործունեության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hy-AM"/>
        </w:rPr>
        <w:t>լիցենզավորման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hy-AM"/>
        </w:rPr>
        <w:t>կարգը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hy-AM"/>
        </w:rPr>
        <w:t>հաստատելու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de-DE"/>
        </w:rPr>
        <w:t xml:space="preserve"> </w:t>
      </w:r>
      <w:r w:rsidR="005E01C7" w:rsidRPr="005E01C7">
        <w:rPr>
          <w:rFonts w:ascii="GHEA Grapalat" w:hAnsi="GHEA Grapalat"/>
          <w:bCs/>
          <w:color w:val="000000"/>
          <w:sz w:val="24"/>
          <w:szCs w:val="24"/>
          <w:lang w:val="hy-AM"/>
        </w:rPr>
        <w:t>մասին</w:t>
      </w:r>
      <w:r w:rsidR="005E01C7" w:rsidRPr="005E01C7">
        <w:rPr>
          <w:rStyle w:val="Strong"/>
          <w:rFonts w:ascii="GHEA Grapalat" w:hAnsi="GHEA Grapalat" w:cs="Arial"/>
          <w:color w:val="000000"/>
          <w:sz w:val="24"/>
          <w:szCs w:val="24"/>
          <w:lang w:val="hy-AM"/>
        </w:rPr>
        <w:t xml:space="preserve">» </w:t>
      </w:r>
      <w:r w:rsidR="005E01C7" w:rsidRPr="005E01C7">
        <w:rPr>
          <w:rFonts w:ascii="GHEA Grapalat" w:hAnsi="GHEA Grapalat"/>
          <w:sz w:val="24"/>
          <w:szCs w:val="24"/>
          <w:lang w:val="hy-AM"/>
        </w:rPr>
        <w:t>Կառավարության որոշման նախագծ</w:t>
      </w:r>
      <w:r w:rsidR="00DD5BFB">
        <w:rPr>
          <w:rFonts w:ascii="GHEA Grapalat" w:hAnsi="GHEA Grapalat"/>
          <w:sz w:val="24"/>
          <w:szCs w:val="24"/>
          <w:lang w:val="hy-AM"/>
        </w:rPr>
        <w:t>ի</w:t>
      </w:r>
      <w:r w:rsidR="005E01C7" w:rsidRPr="005E01C7">
        <w:rPr>
          <w:rFonts w:ascii="GHEA Grapalat" w:hAnsi="GHEA Grapalat"/>
          <w:sz w:val="24"/>
          <w:szCs w:val="24"/>
          <w:lang w:val="hy-AM"/>
        </w:rPr>
        <w:t xml:space="preserve"> </w:t>
      </w:r>
      <w:r w:rsidR="0091134C" w:rsidRPr="005E01C7">
        <w:rPr>
          <w:rFonts w:ascii="GHEA Grapalat" w:hAnsi="GHEA Grapalat"/>
          <w:sz w:val="24"/>
          <w:szCs w:val="24"/>
          <w:lang w:val="hy-AM"/>
        </w:rPr>
        <w:t xml:space="preserve">վերաբերյալ </w:t>
      </w:r>
      <w:r w:rsidR="0029328C" w:rsidRPr="005E01C7">
        <w:rPr>
          <w:rFonts w:ascii="GHEA Grapalat" w:hAnsi="GHEA Grapalat"/>
          <w:sz w:val="24"/>
          <w:szCs w:val="24"/>
          <w:lang w:val="hy-AM"/>
        </w:rPr>
        <w:t>դիտողություններ և առաջարկություններ չկան։</w:t>
      </w:r>
    </w:p>
    <w:p w:rsidR="00C91879" w:rsidRPr="00C13398" w:rsidRDefault="00C91879" w:rsidP="00C91879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C13398">
        <w:rPr>
          <w:rFonts w:ascii="GHEA Grapalat" w:hAnsi="GHEA Grapalat"/>
          <w:sz w:val="24"/>
          <w:szCs w:val="24"/>
          <w:lang w:val="hy-AM"/>
        </w:rPr>
        <w:t xml:space="preserve">                                  </w:t>
      </w:r>
    </w:p>
    <w:p w:rsidR="00713E63" w:rsidRDefault="00C91879" w:rsidP="00C91879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ՀԱՐԳԱՆՔՈՎ՝         </w:t>
      </w:r>
      <w:r w:rsidR="00C13398" w:rsidRPr="00820E54">
        <w:rPr>
          <w:rFonts w:ascii="GHEA Grapalat" w:hAnsi="GHEA Grapalat"/>
          <w:sz w:val="24"/>
          <w:szCs w:val="24"/>
          <w:lang w:val="hy-AM"/>
        </w:rPr>
        <w:t xml:space="preserve">     </w:t>
      </w:r>
    </w:p>
    <w:p w:rsidR="00C91879" w:rsidRPr="00713E63" w:rsidRDefault="00C13398" w:rsidP="00C91879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20E54">
        <w:rPr>
          <w:rFonts w:ascii="GHEA Grapalat" w:hAnsi="GHEA Grapalat"/>
          <w:sz w:val="24"/>
          <w:szCs w:val="24"/>
          <w:lang w:val="hy-AM"/>
        </w:rPr>
        <w:t xml:space="preserve">        </w:t>
      </w:r>
      <w:r w:rsidR="00C91879">
        <w:rPr>
          <w:rFonts w:ascii="GHEA Grapalat" w:hAnsi="GHEA Grapalat"/>
          <w:sz w:val="24"/>
          <w:szCs w:val="24"/>
          <w:lang w:val="hy-AM"/>
        </w:rPr>
        <w:t xml:space="preserve">     </w:t>
      </w:r>
      <w:r w:rsidRPr="00820E54">
        <w:rPr>
          <w:rFonts w:ascii="GHEA Grapalat" w:hAnsi="GHEA Grapalat"/>
          <w:sz w:val="24"/>
          <w:szCs w:val="24"/>
          <w:lang w:val="hy-AM"/>
        </w:rPr>
        <w:t xml:space="preserve">      </w:t>
      </w:r>
    </w:p>
    <w:p w:rsidR="0042667B" w:rsidRPr="0042667B" w:rsidRDefault="0042667B" w:rsidP="00C91879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ՊԱՐՏԱԿԱՆՈՒԹՅՈՒՆՆԵՐԸ ԿԱՏԱՐՈՂ</w:t>
      </w:r>
      <w:r w:rsidR="00713E63">
        <w:rPr>
          <w:rFonts w:ascii="GHEA Grapalat" w:hAnsi="GHEA Grapalat"/>
          <w:sz w:val="24"/>
          <w:szCs w:val="24"/>
          <w:lang w:val="en-US"/>
        </w:rPr>
        <w:t>`</w:t>
      </w:r>
      <w:r>
        <w:rPr>
          <w:rFonts w:ascii="GHEA Grapalat" w:hAnsi="GHEA Grapalat"/>
          <w:sz w:val="24"/>
          <w:szCs w:val="24"/>
          <w:lang w:val="hy-AM"/>
        </w:rPr>
        <w:t xml:space="preserve">                  ԼԵՆԱ ՆԱՆՈՒՇՅԱՆ</w:t>
      </w:r>
    </w:p>
    <w:p w:rsidR="00C91879" w:rsidRPr="00820E54" w:rsidRDefault="00C13398" w:rsidP="00C91879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20E54">
        <w:rPr>
          <w:rFonts w:ascii="GHEA Grapalat" w:hAnsi="GHEA Grapalat"/>
          <w:sz w:val="24"/>
          <w:szCs w:val="24"/>
          <w:lang w:val="hy-AM"/>
        </w:rPr>
        <w:t xml:space="preserve">           </w:t>
      </w:r>
    </w:p>
    <w:p w:rsidR="00C91879" w:rsidRDefault="00C91879" w:rsidP="00C91879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C91879" w:rsidRPr="00C91879" w:rsidRDefault="00116083" w:rsidP="00116083">
      <w:pPr>
        <w:tabs>
          <w:tab w:val="left" w:pos="5220"/>
        </w:tabs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4E5EAA51-B6D6-4C2D-970B-E35DEE10956C}" provid="{00000000-0000-0000-0000-000000000000}" issignatureline="t"/>
          </v:shape>
        </w:pict>
      </w:r>
      <w:bookmarkStart w:id="0" w:name="_GoBack"/>
      <w:bookmarkEnd w:id="0"/>
    </w:p>
    <w:p w:rsidR="00063377" w:rsidRDefault="00063377" w:rsidP="0006337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063377" w:rsidRDefault="00C91879" w:rsidP="00713E63">
      <w:pPr>
        <w:spacing w:after="0"/>
        <w:ind w:firstLine="720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063377" w:rsidRDefault="00063377" w:rsidP="00063377">
      <w:pPr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</w:p>
    <w:p w:rsidR="00063377" w:rsidRDefault="00063377" w:rsidP="00063377">
      <w:pPr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</w:p>
    <w:p w:rsidR="00583C8F" w:rsidRDefault="00063377" w:rsidP="00063377">
      <w:pPr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  <w:r w:rsidRPr="00B7703C">
        <w:rPr>
          <w:rFonts w:ascii="GHEA Grapalat" w:hAnsi="GHEA Grapalat"/>
          <w:sz w:val="16"/>
          <w:szCs w:val="16"/>
          <w:lang w:val="hy-AM"/>
        </w:rPr>
        <w:t xml:space="preserve">Կատարող` </w:t>
      </w:r>
      <w:r w:rsidR="00583C8F">
        <w:rPr>
          <w:rFonts w:ascii="GHEA Grapalat" w:hAnsi="GHEA Grapalat"/>
          <w:sz w:val="16"/>
          <w:szCs w:val="16"/>
          <w:lang w:val="hy-AM"/>
        </w:rPr>
        <w:t>Հովսեփ Հովհանիսյան</w:t>
      </w:r>
    </w:p>
    <w:p w:rsidR="00063377" w:rsidRPr="00B7703C" w:rsidRDefault="00063377" w:rsidP="00063377">
      <w:pPr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  <w:r w:rsidRPr="00B7703C">
        <w:rPr>
          <w:rFonts w:ascii="GHEA Grapalat" w:hAnsi="GHEA Grapalat"/>
          <w:sz w:val="16"/>
          <w:szCs w:val="16"/>
          <w:lang w:val="hy-AM"/>
        </w:rPr>
        <w:t>ԱՆ «ՀՎԿ ԱԶԳԱՅԻՆ ԿԵՆՏՐՈՆ» ՊՈԱԿ</w:t>
      </w:r>
    </w:p>
    <w:p w:rsidR="00063377" w:rsidRPr="00B7703C" w:rsidRDefault="00063377" w:rsidP="00063377">
      <w:pPr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  <w:r w:rsidRPr="00B7703C">
        <w:rPr>
          <w:rFonts w:ascii="GHEA Grapalat" w:hAnsi="GHEA Grapalat"/>
          <w:sz w:val="16"/>
          <w:szCs w:val="16"/>
          <w:lang w:val="hy-AM"/>
        </w:rPr>
        <w:t>Հեռ. 0</w:t>
      </w:r>
      <w:r w:rsidR="00206A9A">
        <w:rPr>
          <w:rFonts w:ascii="GHEA Grapalat" w:hAnsi="GHEA Grapalat"/>
          <w:sz w:val="16"/>
          <w:szCs w:val="16"/>
          <w:lang w:val="hy-AM"/>
        </w:rPr>
        <w:t>12808083</w:t>
      </w:r>
    </w:p>
    <w:p w:rsidR="00CB2043" w:rsidRPr="00063377" w:rsidRDefault="00CB2043" w:rsidP="007B15FA">
      <w:pPr>
        <w:spacing w:line="360" w:lineRule="auto"/>
        <w:ind w:firstLine="851"/>
        <w:rPr>
          <w:rStyle w:val="Emphasis"/>
          <w:rFonts w:ascii="GHEA Grapalat" w:hAnsi="GHEA Grapalat"/>
          <w:i w:val="0"/>
          <w:iCs w:val="0"/>
          <w:sz w:val="24"/>
          <w:szCs w:val="24"/>
          <w:lang w:val="hy-AM"/>
        </w:rPr>
      </w:pPr>
    </w:p>
    <w:sectPr w:rsidR="00CB2043" w:rsidRPr="00063377" w:rsidSect="00A04864">
      <w:headerReference w:type="default" r:id="rId8"/>
      <w:headerReference w:type="first" r:id="rId9"/>
      <w:footerReference w:type="first" r:id="rId10"/>
      <w:pgSz w:w="11906" w:h="16838" w:code="9"/>
      <w:pgMar w:top="851" w:right="1134" w:bottom="851" w:left="1418" w:header="53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2FD" w:rsidRDefault="001E42FD">
      <w:r>
        <w:separator/>
      </w:r>
    </w:p>
  </w:endnote>
  <w:endnote w:type="continuationSeparator" w:id="0">
    <w:p w:rsidR="001E42FD" w:rsidRDefault="001E4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8AC" w:rsidRPr="00FA761A" w:rsidRDefault="00116083" w:rsidP="00FA761A">
    <w:pPr>
      <w:pStyle w:val="Footer"/>
      <w:rPr>
        <w:rFonts w:ascii="GHEA Grapalat" w:hAnsi="GHEA Grapalat"/>
        <w:lang w:val="en-US"/>
      </w:rPr>
    </w:pPr>
    <w:r>
      <w:rPr>
        <w:rFonts w:ascii="GHEA Grapalat" w:hAnsi="GHEA Grapalat"/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49" type="#_x0000_t202" style="position:absolute;margin-left:136.8pt;margin-top:9.1pt;width:343.75pt;height:45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" filled="f" stroked="f">
          <v:textbox inset=",1.3mm">
            <w:txbxContent>
              <w:p w:rsidR="00FA761A" w:rsidRPr="00AA1C91" w:rsidRDefault="00FA761A" w:rsidP="00AA1C91">
                <w:pPr>
                  <w:pStyle w:val="NormalWeb"/>
                  <w:spacing w:before="0" w:beforeAutospacing="0" w:after="0" w:afterAutospacing="0" w:line="240" w:lineRule="auto"/>
                  <w:jc w:val="center"/>
                  <w:rPr>
                    <w:rFonts w:ascii="GHEA Grapalat" w:hAnsi="GHEA Grapalat"/>
                    <w:b/>
                    <w:sz w:val="18"/>
                    <w:szCs w:val="18"/>
                    <w:lang w:val="en-US"/>
                  </w:rPr>
                </w:pP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Հայաստանի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</w:t>
                </w: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Հանրապետություն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, </w:t>
                </w: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Երևան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0010, </w:t>
                </w: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Կառավարական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</w:t>
                </w: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տուն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N 3</w:t>
                </w:r>
                <w:r w:rsidR="00AA1C91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</w:t>
                </w:r>
                <w:r w:rsidR="00436BC1">
                  <w:rPr>
                    <w:rFonts w:ascii="GHEA Grapalat" w:hAnsi="GHEA Grapalat" w:cs="Sylfaen"/>
                    <w:b/>
                    <w:bCs/>
                    <w:kern w:val="32"/>
                    <w:sz w:val="18"/>
                    <w:szCs w:val="18"/>
                    <w:lang w:val="hy-AM"/>
                  </w:rPr>
                  <w:t>Հ</w:t>
                </w:r>
                <w:r w:rsidRPr="00FA761A">
                  <w:rPr>
                    <w:rFonts w:ascii="GHEA Grapalat" w:hAnsi="GHEA Grapalat" w:cs="Sylfaen"/>
                    <w:b/>
                    <w:bCs/>
                    <w:kern w:val="32"/>
                    <w:sz w:val="18"/>
                    <w:szCs w:val="18"/>
                  </w:rPr>
                  <w:t>եռ</w:t>
                </w:r>
                <w:r w:rsidRPr="00FA761A">
                  <w:rPr>
                    <w:rFonts w:ascii="GHEA Grapalat" w:hAnsi="GHEA Grapalat" w:cs="Times Armenian"/>
                    <w:b/>
                    <w:bCs/>
                    <w:kern w:val="32"/>
                    <w:sz w:val="18"/>
                    <w:szCs w:val="18"/>
                    <w:lang w:val="en-US"/>
                  </w:rPr>
                  <w:t>.</w:t>
                </w:r>
                <w:r w:rsidR="00AA1C91">
                  <w:rPr>
                    <w:rFonts w:ascii="GHEA Grapalat" w:hAnsi="GHEA Grapalat" w:cs="Times Armenian"/>
                    <w:b/>
                    <w:bCs/>
                    <w:kern w:val="32"/>
                    <w:sz w:val="18"/>
                    <w:szCs w:val="18"/>
                    <w:lang w:val="en-US"/>
                  </w:rPr>
                  <w:t>`</w:t>
                </w:r>
                <w:r w:rsidRPr="00FA761A">
                  <w:rPr>
                    <w:rFonts w:ascii="GHEA Grapalat" w:hAnsi="GHEA Grapalat" w:cs="Times Armenian"/>
                    <w:b/>
                    <w:bCs/>
                    <w:kern w:val="32"/>
                    <w:sz w:val="18"/>
                    <w:szCs w:val="18"/>
                    <w:lang w:val="en-US"/>
                  </w:rPr>
                  <w:t xml:space="preserve"> (+ 374 60) 80 80 03</w:t>
                </w:r>
                <w:r w:rsidR="00CA1C61">
                  <w:rPr>
                    <w:rFonts w:ascii="GHEA Grapalat" w:hAnsi="GHEA Grapalat" w:cs="Times Armenian"/>
                    <w:b/>
                    <w:bCs/>
                    <w:kern w:val="32"/>
                    <w:sz w:val="18"/>
                    <w:szCs w:val="18"/>
                    <w:lang w:val="en-US"/>
                  </w:rPr>
                  <w:t xml:space="preserve"> </w:t>
                </w:r>
                <w:r w:rsidRPr="00FA761A">
                  <w:rPr>
                    <w:rFonts w:ascii="GHEA Grapalat" w:hAnsi="GHEA Grapalat" w:cs="Sylfaen"/>
                    <w:b/>
                    <w:bCs/>
                    <w:sz w:val="18"/>
                    <w:szCs w:val="18"/>
                  </w:rPr>
                  <w:t>էլ</w:t>
                </w:r>
                <w:r w:rsidRPr="00FA761A">
                  <w:rPr>
                    <w:rFonts w:ascii="GHEA Grapalat" w:hAnsi="GHEA Grapalat" w:cs="Times Armenian"/>
                    <w:b/>
                    <w:bCs/>
                    <w:sz w:val="18"/>
                    <w:szCs w:val="18"/>
                    <w:lang w:val="en-US"/>
                  </w:rPr>
                  <w:t xml:space="preserve">. </w:t>
                </w:r>
                <w:r w:rsidRPr="00FA761A">
                  <w:rPr>
                    <w:rFonts w:ascii="GHEA Grapalat" w:hAnsi="GHEA Grapalat" w:cs="Sylfaen"/>
                    <w:b/>
                    <w:bCs/>
                    <w:sz w:val="18"/>
                    <w:szCs w:val="18"/>
                  </w:rPr>
                  <w:t>փոստ</w:t>
                </w:r>
                <w:r w:rsidR="00AA1C91">
                  <w:rPr>
                    <w:rFonts w:ascii="GHEA Grapalat" w:hAnsi="GHEA Grapalat" w:cs="Times Armenian"/>
                    <w:b/>
                    <w:bCs/>
                    <w:sz w:val="18"/>
                    <w:szCs w:val="18"/>
                    <w:lang w:val="en-US"/>
                  </w:rPr>
                  <w:t>`</w:t>
                </w:r>
                <w:r w:rsidRPr="00FA761A">
                  <w:rPr>
                    <w:rFonts w:ascii="GHEA Grapalat" w:hAnsi="GHEA Grapalat" w:cs="Times Armenian"/>
                    <w:b/>
                    <w:bCs/>
                    <w:sz w:val="18"/>
                    <w:szCs w:val="18"/>
                    <w:lang w:val="en-US"/>
                  </w:rPr>
                  <w:t xml:space="preserve"> 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it-IT"/>
                  </w:rPr>
                  <w:t>minister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hy-AM"/>
                  </w:rPr>
                  <w:t>@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it-IT"/>
                  </w:rPr>
                  <w:t>moh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hy-AM"/>
                  </w:rPr>
                  <w:t>.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it-IT"/>
                  </w:rPr>
                  <w:t>am</w:t>
                </w:r>
              </w:p>
            </w:txbxContent>
          </v:textbox>
        </v:shape>
      </w:pict>
    </w:r>
    <w:r w:rsidR="00FA761A">
      <w:rPr>
        <w:noProof/>
        <w:lang w:val="en-US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-61954</wp:posOffset>
          </wp:positionH>
          <wp:positionV relativeFrom="paragraph">
            <wp:posOffset>175757</wp:posOffset>
          </wp:positionV>
          <wp:extent cx="1537970" cy="345440"/>
          <wp:effectExtent l="0" t="0" r="0" b="0"/>
          <wp:wrapTight wrapText="bothSides">
            <wp:wrapPolygon edited="0">
              <wp:start x="1338" y="0"/>
              <wp:lineTo x="0" y="5956"/>
              <wp:lineTo x="0" y="11912"/>
              <wp:lineTo x="803" y="20250"/>
              <wp:lineTo x="20334" y="20250"/>
              <wp:lineTo x="20334" y="19059"/>
              <wp:lineTo x="21404" y="7147"/>
              <wp:lineTo x="21404" y="0"/>
              <wp:lineTo x="1338" y="0"/>
            </wp:wrapPolygon>
          </wp:wrapTight>
          <wp:docPr id="6" name="Picture 6" descr="C:\Users\MOH\Desktop\LOGOmo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OH\Desktop\LOGOmoh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345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2FD" w:rsidRDefault="001E42FD">
      <w:r>
        <w:separator/>
      </w:r>
    </w:p>
  </w:footnote>
  <w:footnote w:type="continuationSeparator" w:id="0">
    <w:p w:rsidR="001E42FD" w:rsidRDefault="001E4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3F2" w:rsidRPr="00A04864" w:rsidRDefault="002943F2" w:rsidP="00A04864">
    <w:pPr>
      <w:pStyle w:val="Header"/>
    </w:pPr>
    <w:r w:rsidRPr="00A04864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8AC" w:rsidRDefault="00116083" w:rsidP="005648AC">
    <w:pPr>
      <w:jc w:val="center"/>
      <w:rPr>
        <w:rFonts w:ascii="GHEA Grapalat" w:hAnsi="GHEA Grapalat" w:cs="Sylfaen"/>
        <w:lang w:val="en-US"/>
      </w:rPr>
    </w:pPr>
    <w:r>
      <w:rPr>
        <w:rFonts w:ascii="GHEA Grapalat" w:hAnsi="GHEA Grapalat"/>
        <w:noProof/>
        <w:szCs w:val="24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0" type="#_x0000_t202" style="position:absolute;left:0;text-align:left;margin-left:20167.7pt;margin-top:8.75pt;width:361.9pt;height:56.95pt;z-index:25165824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" filled="f" stroked="f">
          <v:textbox inset=",2.3mm">
            <w:txbxContent>
              <w:p w:rsidR="00AA1C91" w:rsidRDefault="005648AC" w:rsidP="00FA761A">
                <w:pPr>
                  <w:spacing w:after="0" w:line="240" w:lineRule="auto"/>
                  <w:jc w:val="center"/>
                  <w:rPr>
                    <w:rFonts w:ascii="GHEA Grapalat" w:hAnsi="GHEA Grapalat" w:cs="Sylfaen"/>
                    <w:lang w:val="en-US"/>
                  </w:rPr>
                </w:pPr>
                <w:r w:rsidRPr="00A04864">
                  <w:rPr>
                    <w:rFonts w:ascii="GHEA Grapalat" w:hAnsi="GHEA Grapalat" w:cs="Sylfaen"/>
                    <w:lang w:val="en-US"/>
                  </w:rPr>
                  <w:t>ՀԱՅԱՍՏԱՆԻ</w:t>
                </w:r>
                <w:r w:rsidRPr="00A04864">
                  <w:rPr>
                    <w:rFonts w:ascii="GHEA Grapalat" w:hAnsi="GHEA Grapalat"/>
                    <w:lang w:val="en-US"/>
                  </w:rPr>
                  <w:t xml:space="preserve"> </w:t>
                </w:r>
                <w:r w:rsidRPr="00A04864">
                  <w:rPr>
                    <w:rFonts w:ascii="GHEA Grapalat" w:hAnsi="GHEA Grapalat" w:cs="Sylfaen"/>
                    <w:lang w:val="en-US"/>
                  </w:rPr>
                  <w:t>ՀԱՆՐԱՊԵՏՈՒԹՅԱՆ</w:t>
                </w:r>
              </w:p>
              <w:p w:rsidR="005648AC" w:rsidRPr="003C3815" w:rsidRDefault="005648AC" w:rsidP="00FA761A">
                <w:pPr>
                  <w:spacing w:after="0" w:line="240" w:lineRule="auto"/>
                  <w:jc w:val="center"/>
                  <w:rPr>
                    <w:rFonts w:ascii="GHEA Grapalat" w:hAnsi="GHEA Grapalat" w:cs="Times Armenian"/>
                    <w:szCs w:val="24"/>
                    <w:lang w:val="en-US"/>
                  </w:rPr>
                </w:pPr>
                <w:r w:rsidRPr="00A04864">
                  <w:rPr>
                    <w:rFonts w:ascii="GHEA Grapalat" w:hAnsi="GHEA Grapalat" w:cs="Sylfaen"/>
                    <w:lang w:val="en-US"/>
                  </w:rPr>
                  <w:t>ԱՌՈՂՋԱՊԱՀՈՒԹՅԱՆ</w:t>
                </w:r>
                <w:r w:rsidRPr="00A04864">
                  <w:rPr>
                    <w:rFonts w:ascii="GHEA Grapalat" w:hAnsi="GHEA Grapalat"/>
                    <w:lang w:val="en-US"/>
                  </w:rPr>
                  <w:t xml:space="preserve"> </w:t>
                </w:r>
                <w:r w:rsidRPr="00A04864">
                  <w:rPr>
                    <w:rFonts w:ascii="GHEA Grapalat" w:hAnsi="GHEA Grapalat" w:cs="Sylfaen"/>
                    <w:lang w:val="en-US"/>
                  </w:rPr>
                  <w:t>ՆԱԽԱՐԱՐՈՒԹՅՈՒՆ</w:t>
                </w:r>
              </w:p>
              <w:p w:rsidR="005648AC" w:rsidRPr="00CA1C61" w:rsidRDefault="005648AC" w:rsidP="00FA761A">
                <w:pPr>
                  <w:spacing w:after="0" w:line="240" w:lineRule="auto"/>
                  <w:jc w:val="center"/>
                  <w:rPr>
                    <w:rFonts w:ascii="GHEA Grapalat" w:hAnsi="GHEA Grapalat"/>
                    <w:b/>
                    <w:bCs/>
                    <w:szCs w:val="24"/>
                    <w:lang w:val="en-US"/>
                  </w:rPr>
                </w:pPr>
                <w:r w:rsidRPr="00CA1C61">
                  <w:rPr>
                    <w:rFonts w:ascii="GHEA Grapalat" w:hAnsi="GHEA Grapalat" w:cs="Sylfaen"/>
                    <w:b/>
                    <w:bCs/>
                    <w:szCs w:val="24"/>
                    <w:lang w:val="en-US"/>
                  </w:rPr>
                  <w:t>ՆԱԽԱՐԱՐ</w:t>
                </w:r>
              </w:p>
            </w:txbxContent>
          </v:textbox>
          <w10:wrap anchorx="margin"/>
        </v:shape>
      </w:pict>
    </w:r>
    <w:r w:rsidR="00815217">
      <w:rPr>
        <w:noProof/>
        <w:lang w:val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11236</wp:posOffset>
          </wp:positionV>
          <wp:extent cx="930275" cy="890270"/>
          <wp:effectExtent l="0" t="0" r="3175" b="5080"/>
          <wp:wrapTight wrapText="bothSides">
            <wp:wrapPolygon edited="0">
              <wp:start x="0" y="0"/>
              <wp:lineTo x="0" y="21261"/>
              <wp:lineTo x="21231" y="21261"/>
              <wp:lineTo x="21231" y="0"/>
              <wp:lineTo x="0" y="0"/>
            </wp:wrapPolygon>
          </wp:wrapTight>
          <wp:docPr id="2" name="Picture 2" descr="Untitled-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titled-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0275" cy="890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648AC" w:rsidRDefault="005648AC" w:rsidP="00AA1C91">
    <w:pPr>
      <w:rPr>
        <w:rFonts w:ascii="GHEA Grapalat" w:hAnsi="GHEA Grapalat" w:cs="Sylfaen"/>
        <w:lang w:val="en-US"/>
      </w:rPr>
    </w:pPr>
  </w:p>
  <w:p w:rsidR="00AA1C91" w:rsidRPr="005648AC" w:rsidRDefault="00AA1C91" w:rsidP="00AA1C91">
    <w:pPr>
      <w:rPr>
        <w:rFonts w:ascii="GHEA Grapalat" w:hAnsi="GHEA Grapalat"/>
        <w:lang w:val="en-US"/>
      </w:rPr>
    </w:pPr>
  </w:p>
  <w:p w:rsidR="002943F2" w:rsidRPr="003C3815" w:rsidRDefault="002943F2" w:rsidP="00A04864">
    <w:pPr>
      <w:pBdr>
        <w:bottom w:val="thinThickSmallGap" w:sz="24" w:space="0" w:color="auto"/>
      </w:pBdr>
      <w:rPr>
        <w:rFonts w:ascii="GHEA Grapalat" w:hAnsi="GHEA Grapalat"/>
        <w:sz w:val="2"/>
        <w:lang w:val="en-US"/>
      </w:rPr>
    </w:pPr>
  </w:p>
  <w:p w:rsidR="002943F2" w:rsidRPr="003C3815" w:rsidRDefault="002943F2" w:rsidP="00A04864">
    <w:pPr>
      <w:pStyle w:val="Heading1"/>
      <w:spacing w:before="0" w:after="0"/>
      <w:rPr>
        <w:rFonts w:ascii="GHEA Grapalat" w:hAnsi="GHEA Grapalat"/>
        <w:b w:val="0"/>
        <w:sz w:val="18"/>
        <w:szCs w:val="20"/>
      </w:rPr>
    </w:pPr>
    <w:r w:rsidRPr="003C3815">
      <w:rPr>
        <w:rFonts w:ascii="GHEA Grapalat" w:hAnsi="GHEA Grapalat"/>
        <w:b w:val="0"/>
        <w:sz w:val="18"/>
        <w:szCs w:val="20"/>
      </w:rPr>
      <w:t xml:space="preserve">______________N </w:t>
    </w:r>
    <w:r w:rsidR="00AA1C91">
      <w:rPr>
        <w:rFonts w:ascii="GHEA Grapalat" w:hAnsi="GHEA Grapalat"/>
        <w:b w:val="0"/>
        <w:sz w:val="18"/>
        <w:szCs w:val="20"/>
      </w:rPr>
      <w:t>_________________</w:t>
    </w:r>
  </w:p>
  <w:p w:rsidR="002943F2" w:rsidRPr="003C3815" w:rsidRDefault="002943F2" w:rsidP="00A04864">
    <w:pPr>
      <w:pStyle w:val="Heading1"/>
      <w:spacing w:before="0" w:after="0"/>
      <w:rPr>
        <w:rFonts w:ascii="GHEA Grapalat" w:hAnsi="GHEA Grapalat"/>
        <w:b w:val="0"/>
        <w:sz w:val="18"/>
        <w:szCs w:val="20"/>
      </w:rPr>
    </w:pPr>
    <w:r w:rsidRPr="003C3815">
      <w:rPr>
        <w:rFonts w:ascii="GHEA Grapalat" w:hAnsi="GHEA Grapalat" w:cs="Sylfaen"/>
        <w:b w:val="0"/>
        <w:sz w:val="18"/>
        <w:szCs w:val="20"/>
        <w:lang w:val="ru-RU"/>
      </w:rPr>
      <w:t>Ձեր</w:t>
    </w:r>
    <w:r w:rsidR="00AA1C91">
      <w:rPr>
        <w:rFonts w:ascii="GHEA Grapalat" w:hAnsi="GHEA Grapalat" w:cs="Times Armenian"/>
        <w:b w:val="0"/>
        <w:sz w:val="18"/>
        <w:szCs w:val="20"/>
      </w:rPr>
      <w:t xml:space="preserve"> N 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6AE8"/>
    <w:rsid w:val="00003E19"/>
    <w:rsid w:val="000248C6"/>
    <w:rsid w:val="00027DD8"/>
    <w:rsid w:val="00030111"/>
    <w:rsid w:val="00032C52"/>
    <w:rsid w:val="00043E67"/>
    <w:rsid w:val="00063377"/>
    <w:rsid w:val="000757EA"/>
    <w:rsid w:val="00080A63"/>
    <w:rsid w:val="00080BEE"/>
    <w:rsid w:val="00083873"/>
    <w:rsid w:val="00085FB8"/>
    <w:rsid w:val="00092FA3"/>
    <w:rsid w:val="000A3978"/>
    <w:rsid w:val="000B6FA7"/>
    <w:rsid w:val="000F05C5"/>
    <w:rsid w:val="000F3283"/>
    <w:rsid w:val="000F7350"/>
    <w:rsid w:val="00100C62"/>
    <w:rsid w:val="0010404D"/>
    <w:rsid w:val="00116083"/>
    <w:rsid w:val="00116896"/>
    <w:rsid w:val="00127DCD"/>
    <w:rsid w:val="0013579D"/>
    <w:rsid w:val="001359AB"/>
    <w:rsid w:val="00146124"/>
    <w:rsid w:val="001526AC"/>
    <w:rsid w:val="00154BA8"/>
    <w:rsid w:val="001709BD"/>
    <w:rsid w:val="00171B16"/>
    <w:rsid w:val="00172011"/>
    <w:rsid w:val="0018238E"/>
    <w:rsid w:val="001832D1"/>
    <w:rsid w:val="001856F6"/>
    <w:rsid w:val="00186AE8"/>
    <w:rsid w:val="0019161C"/>
    <w:rsid w:val="00197017"/>
    <w:rsid w:val="001B2A43"/>
    <w:rsid w:val="001B590C"/>
    <w:rsid w:val="001D2125"/>
    <w:rsid w:val="001D53BB"/>
    <w:rsid w:val="001E251B"/>
    <w:rsid w:val="001E42FD"/>
    <w:rsid w:val="001E65F6"/>
    <w:rsid w:val="00206A9A"/>
    <w:rsid w:val="0022019F"/>
    <w:rsid w:val="0024336F"/>
    <w:rsid w:val="00254E0D"/>
    <w:rsid w:val="002613EC"/>
    <w:rsid w:val="0026715D"/>
    <w:rsid w:val="002730EF"/>
    <w:rsid w:val="00275C69"/>
    <w:rsid w:val="0029328C"/>
    <w:rsid w:val="002943F2"/>
    <w:rsid w:val="00296A89"/>
    <w:rsid w:val="002B0E3D"/>
    <w:rsid w:val="002B3977"/>
    <w:rsid w:val="002C0CFC"/>
    <w:rsid w:val="002C2649"/>
    <w:rsid w:val="002E6B5C"/>
    <w:rsid w:val="00305C11"/>
    <w:rsid w:val="00310CC2"/>
    <w:rsid w:val="00312D14"/>
    <w:rsid w:val="00341768"/>
    <w:rsid w:val="003556B6"/>
    <w:rsid w:val="00385555"/>
    <w:rsid w:val="00393BC6"/>
    <w:rsid w:val="003A1C8F"/>
    <w:rsid w:val="003A34A5"/>
    <w:rsid w:val="003A4CB1"/>
    <w:rsid w:val="003A576A"/>
    <w:rsid w:val="003C3815"/>
    <w:rsid w:val="00421CBC"/>
    <w:rsid w:val="004258D9"/>
    <w:rsid w:val="0042667B"/>
    <w:rsid w:val="00426DD7"/>
    <w:rsid w:val="004344E8"/>
    <w:rsid w:val="00436BC1"/>
    <w:rsid w:val="00436E4D"/>
    <w:rsid w:val="0046293A"/>
    <w:rsid w:val="00465E41"/>
    <w:rsid w:val="00494405"/>
    <w:rsid w:val="004A0516"/>
    <w:rsid w:val="004A2ABE"/>
    <w:rsid w:val="004A2E12"/>
    <w:rsid w:val="004B0F4C"/>
    <w:rsid w:val="004C125E"/>
    <w:rsid w:val="004C6040"/>
    <w:rsid w:val="004D256E"/>
    <w:rsid w:val="004F2622"/>
    <w:rsid w:val="00503604"/>
    <w:rsid w:val="00521E01"/>
    <w:rsid w:val="005274DD"/>
    <w:rsid w:val="005423D1"/>
    <w:rsid w:val="005429D2"/>
    <w:rsid w:val="00563ADD"/>
    <w:rsid w:val="005648AC"/>
    <w:rsid w:val="00583C8F"/>
    <w:rsid w:val="00593C8C"/>
    <w:rsid w:val="005A04E4"/>
    <w:rsid w:val="005A6799"/>
    <w:rsid w:val="005B14F1"/>
    <w:rsid w:val="005B25A1"/>
    <w:rsid w:val="005C3E1D"/>
    <w:rsid w:val="005D09B2"/>
    <w:rsid w:val="005D1C01"/>
    <w:rsid w:val="005E01C7"/>
    <w:rsid w:val="00603DE7"/>
    <w:rsid w:val="00621946"/>
    <w:rsid w:val="00621A76"/>
    <w:rsid w:val="0067145F"/>
    <w:rsid w:val="00685D49"/>
    <w:rsid w:val="006A15D7"/>
    <w:rsid w:val="006A5694"/>
    <w:rsid w:val="006B1964"/>
    <w:rsid w:val="006B1B04"/>
    <w:rsid w:val="006B1B38"/>
    <w:rsid w:val="006B5ED9"/>
    <w:rsid w:val="006D023C"/>
    <w:rsid w:val="006D6E59"/>
    <w:rsid w:val="006E1F3D"/>
    <w:rsid w:val="006E635F"/>
    <w:rsid w:val="006F17E1"/>
    <w:rsid w:val="006F7FB3"/>
    <w:rsid w:val="00702D0F"/>
    <w:rsid w:val="007068AB"/>
    <w:rsid w:val="00713E63"/>
    <w:rsid w:val="00714BE1"/>
    <w:rsid w:val="00715E2A"/>
    <w:rsid w:val="00724BE6"/>
    <w:rsid w:val="0072704A"/>
    <w:rsid w:val="00730B12"/>
    <w:rsid w:val="00732804"/>
    <w:rsid w:val="00736940"/>
    <w:rsid w:val="007372D9"/>
    <w:rsid w:val="0074408F"/>
    <w:rsid w:val="0075209B"/>
    <w:rsid w:val="00776B49"/>
    <w:rsid w:val="00784FDB"/>
    <w:rsid w:val="007853C9"/>
    <w:rsid w:val="0079318B"/>
    <w:rsid w:val="007A3561"/>
    <w:rsid w:val="007A4E0B"/>
    <w:rsid w:val="007A5249"/>
    <w:rsid w:val="007B15FA"/>
    <w:rsid w:val="007B59E9"/>
    <w:rsid w:val="007E320D"/>
    <w:rsid w:val="007F2045"/>
    <w:rsid w:val="00800438"/>
    <w:rsid w:val="0080058D"/>
    <w:rsid w:val="00814617"/>
    <w:rsid w:val="00815217"/>
    <w:rsid w:val="008155EC"/>
    <w:rsid w:val="00820E54"/>
    <w:rsid w:val="00841E57"/>
    <w:rsid w:val="00843A6C"/>
    <w:rsid w:val="008609A6"/>
    <w:rsid w:val="00866875"/>
    <w:rsid w:val="00876D7F"/>
    <w:rsid w:val="0088726C"/>
    <w:rsid w:val="008A20B2"/>
    <w:rsid w:val="008B12EB"/>
    <w:rsid w:val="008B35C4"/>
    <w:rsid w:val="008B5A40"/>
    <w:rsid w:val="008B703B"/>
    <w:rsid w:val="008B7E7D"/>
    <w:rsid w:val="008C7C49"/>
    <w:rsid w:val="008C7F19"/>
    <w:rsid w:val="008D6199"/>
    <w:rsid w:val="008D6458"/>
    <w:rsid w:val="008E5E9B"/>
    <w:rsid w:val="008F70FF"/>
    <w:rsid w:val="00903311"/>
    <w:rsid w:val="00903E7B"/>
    <w:rsid w:val="0091134C"/>
    <w:rsid w:val="009279B7"/>
    <w:rsid w:val="00943C07"/>
    <w:rsid w:val="0095462E"/>
    <w:rsid w:val="00967D8A"/>
    <w:rsid w:val="00983264"/>
    <w:rsid w:val="00990FDB"/>
    <w:rsid w:val="009B2B7C"/>
    <w:rsid w:val="009C1FC0"/>
    <w:rsid w:val="009D1108"/>
    <w:rsid w:val="009E32DC"/>
    <w:rsid w:val="009E6968"/>
    <w:rsid w:val="009F037F"/>
    <w:rsid w:val="00A04864"/>
    <w:rsid w:val="00A378DA"/>
    <w:rsid w:val="00A419FD"/>
    <w:rsid w:val="00A41BDB"/>
    <w:rsid w:val="00A83FB0"/>
    <w:rsid w:val="00A92761"/>
    <w:rsid w:val="00AA1C91"/>
    <w:rsid w:val="00AA5CBA"/>
    <w:rsid w:val="00AB0472"/>
    <w:rsid w:val="00AC1630"/>
    <w:rsid w:val="00AC3A7D"/>
    <w:rsid w:val="00AD2809"/>
    <w:rsid w:val="00AD4828"/>
    <w:rsid w:val="00AD4F41"/>
    <w:rsid w:val="00AD66A7"/>
    <w:rsid w:val="00AE2A58"/>
    <w:rsid w:val="00AE5C41"/>
    <w:rsid w:val="00AF3BEE"/>
    <w:rsid w:val="00B05A0B"/>
    <w:rsid w:val="00B20C01"/>
    <w:rsid w:val="00B20DE6"/>
    <w:rsid w:val="00B210A9"/>
    <w:rsid w:val="00B34B60"/>
    <w:rsid w:val="00B353BF"/>
    <w:rsid w:val="00B41F29"/>
    <w:rsid w:val="00B42ED8"/>
    <w:rsid w:val="00B4354D"/>
    <w:rsid w:val="00B50491"/>
    <w:rsid w:val="00B54E6E"/>
    <w:rsid w:val="00B647D6"/>
    <w:rsid w:val="00B81528"/>
    <w:rsid w:val="00B84FA1"/>
    <w:rsid w:val="00B91CD2"/>
    <w:rsid w:val="00BA5BAD"/>
    <w:rsid w:val="00BB4D6A"/>
    <w:rsid w:val="00BC7E43"/>
    <w:rsid w:val="00BD4A9D"/>
    <w:rsid w:val="00BD52EA"/>
    <w:rsid w:val="00BD6524"/>
    <w:rsid w:val="00BE1178"/>
    <w:rsid w:val="00BE2F0E"/>
    <w:rsid w:val="00BE7BE8"/>
    <w:rsid w:val="00BF0869"/>
    <w:rsid w:val="00BF705C"/>
    <w:rsid w:val="00BF78C8"/>
    <w:rsid w:val="00C13398"/>
    <w:rsid w:val="00C13F0B"/>
    <w:rsid w:val="00C51F85"/>
    <w:rsid w:val="00C65431"/>
    <w:rsid w:val="00C71ED2"/>
    <w:rsid w:val="00C74A86"/>
    <w:rsid w:val="00C91879"/>
    <w:rsid w:val="00C96863"/>
    <w:rsid w:val="00CA1C61"/>
    <w:rsid w:val="00CA1EA9"/>
    <w:rsid w:val="00CA2548"/>
    <w:rsid w:val="00CB2043"/>
    <w:rsid w:val="00CC572E"/>
    <w:rsid w:val="00CD7B64"/>
    <w:rsid w:val="00CD7D8B"/>
    <w:rsid w:val="00CE3E99"/>
    <w:rsid w:val="00CF3279"/>
    <w:rsid w:val="00CF370D"/>
    <w:rsid w:val="00CF5210"/>
    <w:rsid w:val="00D07866"/>
    <w:rsid w:val="00D15711"/>
    <w:rsid w:val="00D26274"/>
    <w:rsid w:val="00D561F5"/>
    <w:rsid w:val="00D5667D"/>
    <w:rsid w:val="00D567A1"/>
    <w:rsid w:val="00D57E85"/>
    <w:rsid w:val="00D66426"/>
    <w:rsid w:val="00D711E5"/>
    <w:rsid w:val="00D751B4"/>
    <w:rsid w:val="00D91751"/>
    <w:rsid w:val="00D93C7F"/>
    <w:rsid w:val="00D941A5"/>
    <w:rsid w:val="00DB2C1A"/>
    <w:rsid w:val="00DD0E2C"/>
    <w:rsid w:val="00DD5BFB"/>
    <w:rsid w:val="00DD6135"/>
    <w:rsid w:val="00DD6BB4"/>
    <w:rsid w:val="00DD7A76"/>
    <w:rsid w:val="00DE4C70"/>
    <w:rsid w:val="00DF2A92"/>
    <w:rsid w:val="00DF7821"/>
    <w:rsid w:val="00E1341E"/>
    <w:rsid w:val="00E2211B"/>
    <w:rsid w:val="00E27060"/>
    <w:rsid w:val="00E30094"/>
    <w:rsid w:val="00E3076D"/>
    <w:rsid w:val="00E32D45"/>
    <w:rsid w:val="00E33913"/>
    <w:rsid w:val="00E34492"/>
    <w:rsid w:val="00E618D4"/>
    <w:rsid w:val="00E63195"/>
    <w:rsid w:val="00E6716F"/>
    <w:rsid w:val="00E81B17"/>
    <w:rsid w:val="00E86041"/>
    <w:rsid w:val="00E926A5"/>
    <w:rsid w:val="00EA07E3"/>
    <w:rsid w:val="00EA2350"/>
    <w:rsid w:val="00EA4A3D"/>
    <w:rsid w:val="00EA7255"/>
    <w:rsid w:val="00EA77B5"/>
    <w:rsid w:val="00EB27E3"/>
    <w:rsid w:val="00EC5C61"/>
    <w:rsid w:val="00EC69DD"/>
    <w:rsid w:val="00ED58D7"/>
    <w:rsid w:val="00ED602E"/>
    <w:rsid w:val="00ED7073"/>
    <w:rsid w:val="00ED7AEC"/>
    <w:rsid w:val="00EF0DDB"/>
    <w:rsid w:val="00F12121"/>
    <w:rsid w:val="00F1446A"/>
    <w:rsid w:val="00F15C1D"/>
    <w:rsid w:val="00F31E19"/>
    <w:rsid w:val="00F34064"/>
    <w:rsid w:val="00F35582"/>
    <w:rsid w:val="00F37150"/>
    <w:rsid w:val="00F74C45"/>
    <w:rsid w:val="00F938FA"/>
    <w:rsid w:val="00F93B09"/>
    <w:rsid w:val="00F97618"/>
    <w:rsid w:val="00FA0BEF"/>
    <w:rsid w:val="00FA635D"/>
    <w:rsid w:val="00FA761A"/>
    <w:rsid w:val="00FB0369"/>
    <w:rsid w:val="00FB6417"/>
    <w:rsid w:val="00FD1FE2"/>
    <w:rsid w:val="00FE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5:docId w15:val="{CD83FDE2-9790-4769-8C0F-F345426E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8AC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paragraph" w:styleId="Heading1">
    <w:name w:val="heading 1"/>
    <w:basedOn w:val="Normal"/>
    <w:next w:val="Normal"/>
    <w:qFormat/>
    <w:rsid w:val="007068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A1E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7068AB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7068AB"/>
    <w:pPr>
      <w:tabs>
        <w:tab w:val="center" w:pos="4677"/>
        <w:tab w:val="right" w:pos="9355"/>
      </w:tabs>
    </w:pPr>
  </w:style>
  <w:style w:type="paragraph" w:customStyle="1" w:styleId="Char1CharCharCharCharCharCharCharCharCharCharCharChar">
    <w:name w:val="Char1 Char Char Char Char Char Char Char Char Char Char Char Char"/>
    <w:basedOn w:val="Normal"/>
    <w:rsid w:val="00800438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customStyle="1" w:styleId="CharChar">
    <w:name w:val="Char Char"/>
    <w:basedOn w:val="Normal"/>
    <w:rsid w:val="004C6040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character" w:styleId="Hyperlink">
    <w:name w:val="Hyperlink"/>
    <w:unhideWhenUsed/>
    <w:rsid w:val="00F34064"/>
    <w:rPr>
      <w:color w:val="0000FF"/>
      <w:u w:val="single"/>
    </w:rPr>
  </w:style>
  <w:style w:type="paragraph" w:styleId="NormalWeb">
    <w:name w:val="Normal (Web)"/>
    <w:basedOn w:val="Normal"/>
    <w:unhideWhenUsed/>
    <w:rsid w:val="00F3406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CharChar0">
    <w:name w:val="Знак Знак Char Char"/>
    <w:basedOn w:val="Normal"/>
    <w:rsid w:val="00F34064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character" w:styleId="Emphasis">
    <w:name w:val="Emphasis"/>
    <w:qFormat/>
    <w:rsid w:val="0013579D"/>
    <w:rPr>
      <w:i/>
      <w:iCs/>
    </w:rPr>
  </w:style>
  <w:style w:type="character" w:styleId="Strong">
    <w:name w:val="Strong"/>
    <w:basedOn w:val="DefaultParagraphFont"/>
    <w:uiPriority w:val="22"/>
    <w:qFormat/>
    <w:rsid w:val="00E32D45"/>
    <w:rPr>
      <w:b/>
      <w:bCs/>
    </w:rPr>
  </w:style>
  <w:style w:type="paragraph" w:customStyle="1" w:styleId="Default">
    <w:name w:val="Default"/>
    <w:rsid w:val="000B6FA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Desktop\POAK\Blank-Naxararutyun-new\Naxara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DP59rGLAb7idOs2Mw42p0echkv2n2EyRlVxTdgHaohU=</DigestValue>
    </Reference>
    <Reference Type="http://www.w3.org/2000/09/xmldsig#Object" URI="#idOfficeObject">
      <DigestMethod Algorithm="http://www.w3.org/2001/04/xmlenc#sha256"/>
      <DigestValue>JHlSoKkea9HUIE9dmuzymVgqRrUl6wZ6dB/kgvltHTU=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nmz4SyrYbIXJiqrIItrsg/LuJLcZ2ncSmUyRQ1Q8b4E=</DigestValue>
    </Reference>
    <Reference Type="http://www.w3.org/2000/09/xmldsig#Object" URI="#idValidSigLnImg">
      <DigestMethod Algorithm="http://www.w3.org/2001/04/xmlenc#sha256"/>
      <DigestValue>O0fXjuxs/LkE2ywwYS3GdqN149mB3wnCI+N4K5V3lGM=</DigestValue>
    </Reference>
    <Reference Type="http://www.w3.org/2000/09/xmldsig#Object" URI="#idInvalidSigLnImg">
      <DigestMethod Algorithm="http://www.w3.org/2001/04/xmlenc#sha256"/>
      <DigestValue>SNorfB/mn6PPJsLbi4H1M4Y8Ov1D+VyeVDRtmJS4cbo=</DigestValue>
    </Reference>
  </SignedInfo>
  <SignatureValue>fg4/U4lHRuJ/+UxOLHGn9zOk44QKjzH5Djut5wtlnOnHVDK+rNjEmapM5fBRaCpMHgdQ2ArKOXiW
jymfb6X2jpmVM5R5RU65c+kicUHHcG/Ospr5ivnmYD+1VZkZRD9IDZye9rOCvOiIMLSo2GxAQEGT
i16hV1fK+b6Sr008yXlhiXZYUPpZIfCakfgk3c54l9kaJtMLxqGCKn5FPIcRkdd2Pd/3efMRh+QN
ugHZlMDUfYb4Kv0cJy59OvRlqyKFstwwNhpI1b60R7uGCcuWSfhxgWLqe3+vYi1bE+wTbqOisYqr
g1WByspY78asNT7O3XnjzHy+R+/Z+aW3u/WAzw==</SignatureValue>
  <KeyInfo>
    <X509Data>
      <X509Certificate>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/4p6OXRNVJeWoX6LDiFz78ZV0SOhEnHKiNSIrxhci9o=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v8/hol/YB6OUAXETdSDvM/FWByNA5KM47pGfqgkCvyY=</DigestValue>
      </Reference>
      <Reference URI="/word/document.xml?ContentType=application/vnd.openxmlformats-officedocument.wordprocessingml.document.main+xml">
        <DigestMethod Algorithm="http://www.w3.org/2001/04/xmlenc#sha256"/>
        <DigestValue>OEPwIUFt9pLg3FF1XtV8LS7+Dy9idSWru7e/fLS4P1M=</DigestValue>
      </Reference>
      <Reference URI="/word/endnotes.xml?ContentType=application/vnd.openxmlformats-officedocument.wordprocessingml.endnotes+xml">
        <DigestMethod Algorithm="http://www.w3.org/2001/04/xmlenc#sha256"/>
        <DigestValue>2YgA3G6QGmvP5qPjndpEazLwyLbug0ILBX0xBQ7nQjk=</DigestValue>
      </Reference>
      <Reference URI="/word/fontTable.xml?ContentType=application/vnd.openxmlformats-officedocument.wordprocessingml.fontTable+xml">
        <DigestMethod Algorithm="http://www.w3.org/2001/04/xmlenc#sha256"/>
        <DigestValue>YIEI2N1iBXyy9ma23EmOENs+WqRBsKqUl5+c/4GcYaY=</DigestValue>
      </Reference>
      <Reference URI="/word/footer1.xml?ContentType=application/vnd.openxmlformats-officedocument.wordprocessingml.footer+xml">
        <DigestMethod Algorithm="http://www.w3.org/2001/04/xmlenc#sha256"/>
        <DigestValue>FucT6EaUxQYWRF83duCTz8bNpFQnwmDn9IIML7aexWA=</DigestValue>
      </Reference>
      <Reference URI="/word/footnotes.xml?ContentType=application/vnd.openxmlformats-officedocument.wordprocessingml.footnotes+xml">
        <DigestMethod Algorithm="http://www.w3.org/2001/04/xmlenc#sha256"/>
        <DigestValue>wr1SNE7Sj0sPYSfGzBFVI+3zssvVf+c4X+oinVNPxEc=</DigestValue>
      </Reference>
      <Reference URI="/word/header1.xml?ContentType=application/vnd.openxmlformats-officedocument.wordprocessingml.header+xml">
        <DigestMethod Algorithm="http://www.w3.org/2001/04/xmlenc#sha256"/>
        <DigestValue>dNXSa4YUVU4Ln8I49ZtERY0SleDEPQAspz7gE5/KkHo=</DigestValue>
      </Reference>
      <Reference URI="/word/header2.xml?ContentType=application/vnd.openxmlformats-officedocument.wordprocessingml.header+xml">
        <DigestMethod Algorithm="http://www.w3.org/2001/04/xmlenc#sha256"/>
        <DigestValue>yuLCLLZ3fAOCoH5h2xYXWb4vTfMWLhk5hr/m+qpGee0=</DigestValue>
      </Reference>
      <Reference URI="/word/media/image1.emf?ContentType=image/x-emf">
        <DigestMethod Algorithm="http://www.w3.org/2001/04/xmlenc#sha256"/>
        <DigestValue>s6jhkjWWkzT+z6UKQ5k5GtulEPZFHsnJPcQ8lsXLJ1Q=</DigestValue>
      </Reference>
      <Reference URI="/word/media/image2.jpeg?ContentType=image/jpeg">
        <DigestMethod Algorithm="http://www.w3.org/2001/04/xmlenc#sha256"/>
        <DigestValue>KH31TdmXfU0MspvZa3ndmK+euM9kN9QVXVv6Uzd3eak=</DigestValue>
      </Reference>
      <Reference URI="/word/media/image3.png?ContentType=image/png">
        <DigestMethod Algorithm="http://www.w3.org/2001/04/xmlenc#sha256"/>
        <DigestValue>eOC6KQJh7UZQlDky0pKjHMQG3PKuD7GSIQP6n9PG2fI=</DigestValue>
      </Reference>
      <Reference URI="/word/settings.xml?ContentType=application/vnd.openxmlformats-officedocument.wordprocessingml.settings+xml">
        <DigestMethod Algorithm="http://www.w3.org/2001/04/xmlenc#sha256"/>
        <DigestValue>VxbmzTPCAOgiAqre1KHd5RzeBiI0BcbaCXrIG+Ar18o=</DigestValue>
      </Reference>
      <Reference URI="/word/styles.xml?ContentType=application/vnd.openxmlformats-officedocument.wordprocessingml.styles+xml">
        <DigestMethod Algorithm="http://www.w3.org/2001/04/xmlenc#sha256"/>
        <DigestValue>JtOOdOZZZa+ogD+Y56IlK2mh18BCHpPdM16r07zdHS4=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HbS3wfhViEC+TwiQIt3ClBfEAS96yzqay6xZa4uwbV8=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2024-11-26T12:05:51Z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{4E5EAA51-B6D6-4C2D-970B-E35DEE10956C}</SetupID>
          <SignatureText/>
          <SignatureImage>AQAAAGwAAAAAAAAAAAAAAHoAAAAXAAAAAAAAAAAAAADoCwAAUwIAACBFTUYAAAEAkEQAAAwAAAABAAAAAAAAAAAAAAAAAAAAgAcAADgEAADcAQAADAEAAAAAAAAAAAAAAAAAAGBDBwDgFgQARgAAACwAAAAgAAAARU1GKwFAAQAcAAAAEAAAAAIQwNsBAAAAYAAAAGAAAABGAAAA3AsAANALAABFTUYrIkAEAAwAAAAAAAAAHkAJAAwAAAAAAAAAJEABAAwAAAAAAAAAMEACABAAAAAEAAAAAACAPyFABwAMAAAAAAAAAAhAAAUoCwAAHAs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CgsQSy8nAANLAAD1xwkBAQEFHA8QBgEBA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ԼԵՆԱ ՆԱՆՈՒՇՅԱՆ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2024-11-26T12:05:51Z</xd:SigningTime>
          <xd:SigningCertificate>
            <xd:Cert>
              <xd:CertDigest>
                <DigestMethod Algorithm="http://www.w3.org/2001/04/xmlenc#sha256"/>
                <DigestValue>oO8kRUPp3ybyQRxHfFKDtmRxHyqjGmiJJrXcGUnKDRg=</DigestValue>
              </xd:CertDigest>
              <xd:IssuerSerial>
                <X509IssuerName>CN=CA of RoA, SERIALNUMBER=1, O=EKENG CJSC, C=AM</X509IssuerName>
                <X509SerialNumber>5181231686540507714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s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H2UA3YAAAAABPgWdgAAAABASY9nAAAAALoVkGcAAAAAbEeRZwAAAACw+iRWAAAAAPr1JFYAAAAAS/MkVgAAAABF7iRWAAAAAKnnJFYAAAAAQuUkVgAAAAAD2CRWAAAAAL/WJFYAAAAAjWYeVgAAAAAIqcvfYOv9AAAAAAAAAP0AEKENaBSYJ7f+////kO39APzTK3fI7P0AADRIAdCpDGgAAAAAKNQrd///AAAAAAAAC9UrdwvVK3fA7f0AAAD9AAcAAAAAAAAAIfgCdgkAAAAHAAAA8O39APDt/QAAAgAA/P///wEAAAAAAAAAAAAAAAAAAAAAAAAA6MSU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gAAAACgAAAFAAAAByAAAAXAAAAAEAAABVVcZBvoTGQQoAAABQAAAADgAAAEwAAAAAAAAAAAAAAAAAAAD//////////2gAAAA8BTUFRgUxBSAARgUxBUYFSAVSBUcFRQUxBUYFBgAAAAgAAAAIAAAACQAAAAMAAAAIAAAACQAAAAgAAAAIAAAACAAAAAc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</Object>
  <Object Id="idInvalidSigLnImg">AQAAAGwAAAAAAAAAAAAAAP8AAAB/AAAAAAAAAAAAAADLGAAAaQwAACBFTUYAAAEAW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//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CwAAAAK/X8fz9/uLx+snk9uTy+vz9/v///////////////8vl9nKawAECA9gKAAAAotHvtdryxOL1xOL1tdry0+r32+350+r3tdryxOL1pdPvc5rAAQID2AoAAABpj7ZnjrZqj7Zqj7ZnjrZtkbdukrdtkbdnjrZqj7ZojrZ3rdUCAwQAAAAAAAAAAAAAAAAAAAAAAAAAAAAAAAAAAAAAAAAAAAAAAAAAAAAAAAAAADg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H2UA3YAAAAABPgWdgAAAABASY9nAAAAALoVkGcAAAAAbEeRZwAAAACw+iRWAAAAAPr1JFYAAAAAS/MkVgAAAABF7iRWAAAAAKnnJFYAAAAAQuUkVgAAAAAD2CRWAAAAAL/WJFYAAAAAjWYeVgAAAAAIqcvfYOv9AAAAAAAAAP0AEKENaBSYJ7f+////kO39APzTK3fI7P0AADRIAdCpDGgAAAAAKNQrd///AAAAAAAAC9UrdwvVK3fA7f0AAAD9AAcAAAAAAAAAIfgCdgkAAAAHAAAA8O39APDt/QAAAgAA/P///wEAAAAAAAAAAAAAAAAAAAAAAAAA6MSU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4K/QAAANym/QBoXVl2BQsKf1Cn/QA8qf0AdV1ZduQP2eL0pv0AAAAAAAAAAACA5UZWpnkbVvinVAF0pv0A2Kb9APqhQVb/////xKb9ANK7HVZQICJWBrwdVkcfHFZZHxxWoA/Z4oDlRlaAD9ni7Kb9ALO7HVZwX9sKAAAAAAAAVjgUp/0ApKj9AClbWXb0pv0AAgAAADVbWXYMqEZW4P///wAAAAAAAAAAAAAAAJABAAAAAAABAAAAAGEAcgAAAGEABgAAAAAAAAAh+AJ2AAAAAAYAAABIqP0ASKj9AAACAAD8////AQAAAAAAAAAAAAAAAAAAAAAAAADoxJR2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gAAAACgAAAFAAAAByAAAAXAAAAAEAAABVVcZBvoTGQQoAAABQAAAADgAAAEwAAAAAAAAAAAAAAAAAAAD//////////2gAAAA8BTUFRgUxBSAARgUxBUYFSAVSBUcFRQUxBUYFBgAAAAgAAAAIAAAACQAAAAMAAAAIAAAACQAAAAgAAAAIAAAACAAAAAc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626049-92BF-49CE-9A9B-964D8923E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Naxarar.dotm</Template>
  <TotalTime>434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 Hayrapetyan</dc:creator>
  <cp:keywords>https://mul2-mnp.gov.am/tasks/581843/oneclick?token=8822ace39d563a738d61fd62dbaec8c6</cp:keywords>
  <cp:lastModifiedBy>Anahit Ghiasyan</cp:lastModifiedBy>
  <cp:revision>83</cp:revision>
  <cp:lastPrinted>2008-01-25T12:43:00Z</cp:lastPrinted>
  <dcterms:created xsi:type="dcterms:W3CDTF">2020-12-16T07:35:00Z</dcterms:created>
  <dcterms:modified xsi:type="dcterms:W3CDTF">2024-11-26T12:05:00Z</dcterms:modified>
</cp:coreProperties>
</file>